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463E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Roger CLERK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JANKYN)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(fl.1420)</w:t>
      </w:r>
    </w:p>
    <w:p w14:paraId="260F6AF4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Thaxted. Cutler.</w:t>
      </w:r>
    </w:p>
    <w:p w14:paraId="3886CF7C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D2A569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06D0E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Bysmere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Thorle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gentleman(q.v.),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Sterop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London(q.v.),</w:t>
      </w:r>
    </w:p>
    <w:p w14:paraId="4904AFF7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as the executors of John Brampton, Vicar of Thaxted(q.v.), brought a plaint of </w:t>
      </w:r>
    </w:p>
    <w:p w14:paraId="53DF7690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against him.</w:t>
      </w:r>
    </w:p>
    <w:p w14:paraId="3ED4585D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4ED0C2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AB8EAD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8D416A" w14:textId="77777777" w:rsidR="00F20FF5" w:rsidRDefault="00F20FF5" w:rsidP="00F20F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1DE0B2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C8C8C" w14:textId="77777777" w:rsidR="00F20FF5" w:rsidRDefault="00F20FF5" w:rsidP="009139A6">
      <w:r>
        <w:separator/>
      </w:r>
    </w:p>
  </w:endnote>
  <w:endnote w:type="continuationSeparator" w:id="0">
    <w:p w14:paraId="4F1802CD" w14:textId="77777777" w:rsidR="00F20FF5" w:rsidRDefault="00F20F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9D2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CB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DA6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135B" w14:textId="77777777" w:rsidR="00F20FF5" w:rsidRDefault="00F20FF5" w:rsidP="009139A6">
      <w:r>
        <w:separator/>
      </w:r>
    </w:p>
  </w:footnote>
  <w:footnote w:type="continuationSeparator" w:id="0">
    <w:p w14:paraId="7ADDF7B0" w14:textId="77777777" w:rsidR="00F20FF5" w:rsidRDefault="00F20F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99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D2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DD6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FF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0FF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DAA68"/>
  <w15:chartTrackingRefBased/>
  <w15:docId w15:val="{ED1DE639-B789-4FB3-B549-F560E9E2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0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2022-07-04T07:17:00Z</dcterms:created>
  <dcterms:modified xsi:type="dcterms:W3CDTF">2022-07-04T07:17:00Z</dcterms:modified>
</cp:coreProperties>
</file>